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57CB" w:rsidRPr="008E57CB" w:rsidRDefault="0002226B" w:rsidP="0002226B">
      <w:pPr>
        <w:rPr>
          <w:rFonts w:ascii="Comic Sans MS" w:hAnsi="Comic Sans MS"/>
          <w:b/>
          <w:sz w:val="12"/>
          <w:szCs w:val="12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2385695</wp:posOffset>
            </wp:positionH>
            <wp:positionV relativeFrom="paragraph">
              <wp:posOffset>-184785</wp:posOffset>
            </wp:positionV>
            <wp:extent cx="989330" cy="1019175"/>
            <wp:effectExtent l="19050" t="0" r="1270" b="0"/>
            <wp:wrapSquare wrapText="bothSides"/>
            <wp:docPr id="3" name="Imagem 2" descr="Logo Lagoa de Roç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Lagoa de Roça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933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0"/>
          <w:szCs w:val="20"/>
        </w:rPr>
        <w:br w:type="textWrapping" w:clear="all"/>
      </w:r>
    </w:p>
    <w:p w:rsidR="008E57CB" w:rsidRPr="008E57CB" w:rsidRDefault="008E57CB" w:rsidP="008E57CB">
      <w:pPr>
        <w:jc w:val="center"/>
        <w:rPr>
          <w:rFonts w:ascii="Arial" w:hAnsi="Arial" w:cs="Arial"/>
          <w:b/>
        </w:rPr>
      </w:pPr>
      <w:r w:rsidRPr="008E57CB">
        <w:rPr>
          <w:rFonts w:ascii="Arial" w:hAnsi="Arial" w:cs="Arial"/>
          <w:b/>
        </w:rPr>
        <w:t>ESTADO DA PARAÍBA</w:t>
      </w:r>
    </w:p>
    <w:p w:rsidR="006B59AB" w:rsidRPr="008E57CB" w:rsidRDefault="006B59AB" w:rsidP="008E57CB">
      <w:pPr>
        <w:jc w:val="center"/>
        <w:rPr>
          <w:rFonts w:ascii="Arial" w:hAnsi="Arial" w:cs="Arial"/>
          <w:b/>
        </w:rPr>
      </w:pPr>
      <w:r w:rsidRPr="008E57CB">
        <w:rPr>
          <w:rFonts w:ascii="Arial" w:hAnsi="Arial" w:cs="Arial"/>
          <w:b/>
        </w:rPr>
        <w:t xml:space="preserve">PREFEITURA MUNICIPAL DE </w:t>
      </w:r>
      <w:r w:rsidR="00CD2F4B">
        <w:rPr>
          <w:rFonts w:ascii="Arial" w:hAnsi="Arial" w:cs="Arial"/>
          <w:b/>
        </w:rPr>
        <w:t>SÃO SEBASTIÃO DE LAGOA DE ROÇA</w:t>
      </w:r>
    </w:p>
    <w:p w:rsidR="008E57CB" w:rsidRPr="00FF2E1E" w:rsidRDefault="00FF2E1E" w:rsidP="008E57CB">
      <w:pPr>
        <w:jc w:val="center"/>
        <w:rPr>
          <w:rFonts w:ascii="Arial" w:hAnsi="Arial" w:cs="Arial"/>
          <w:sz w:val="16"/>
          <w:szCs w:val="16"/>
        </w:rPr>
      </w:pPr>
      <w:proofErr w:type="gramStart"/>
      <w:r w:rsidRPr="00FF2E1E">
        <w:rPr>
          <w:rFonts w:ascii="Arial" w:hAnsi="Arial" w:cs="Arial"/>
          <w:color w:val="222222"/>
          <w:sz w:val="16"/>
          <w:szCs w:val="16"/>
        </w:rPr>
        <w:t>R.</w:t>
      </w:r>
      <w:proofErr w:type="gramEnd"/>
      <w:r w:rsidRPr="00FF2E1E">
        <w:rPr>
          <w:rFonts w:ascii="Arial" w:hAnsi="Arial" w:cs="Arial"/>
          <w:color w:val="222222"/>
          <w:sz w:val="16"/>
          <w:szCs w:val="16"/>
        </w:rPr>
        <w:t xml:space="preserve"> José Rodrigues Coura, 45 – CEP 58119-000 São Sebastião de Lagoa de Roça - PB,</w:t>
      </w:r>
      <w:r w:rsidR="008E57CB" w:rsidRPr="00FF2E1E">
        <w:rPr>
          <w:rFonts w:ascii="Arial" w:hAnsi="Arial" w:cs="Arial"/>
          <w:sz w:val="16"/>
          <w:szCs w:val="16"/>
        </w:rPr>
        <w:t xml:space="preserve">– </w:t>
      </w:r>
      <w:r w:rsidR="008E57CB" w:rsidRPr="00FF2E1E">
        <w:rPr>
          <w:rFonts w:ascii="Arial" w:hAnsi="Arial" w:cs="Arial"/>
          <w:color w:val="222222"/>
          <w:sz w:val="16"/>
          <w:szCs w:val="16"/>
        </w:rPr>
        <w:t xml:space="preserve">CNPJ </w:t>
      </w:r>
      <w:r w:rsidRPr="00FF2E1E">
        <w:rPr>
          <w:rFonts w:ascii="Arial" w:hAnsi="Arial" w:cs="Arial"/>
          <w:color w:val="222222"/>
          <w:sz w:val="16"/>
          <w:szCs w:val="16"/>
        </w:rPr>
        <w:t>8742439/0001-00</w:t>
      </w:r>
    </w:p>
    <w:p w:rsidR="008E57CB" w:rsidRDefault="00996E9A" w:rsidP="008E57CB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SECRETARIA DE OBRAS E URBANISMO</w:t>
      </w:r>
    </w:p>
    <w:p w:rsidR="008E57CB" w:rsidRPr="008E57CB" w:rsidRDefault="008E57CB" w:rsidP="008E57CB">
      <w:pPr>
        <w:jc w:val="center"/>
        <w:rPr>
          <w:rFonts w:ascii="Arial" w:hAnsi="Arial" w:cs="Arial"/>
        </w:rPr>
      </w:pPr>
    </w:p>
    <w:p w:rsidR="00C55893" w:rsidRDefault="00C55893" w:rsidP="00207C34">
      <w:pPr>
        <w:jc w:val="center"/>
        <w:rPr>
          <w:rFonts w:ascii="Comic Sans MS" w:hAnsi="Comic Sans MS"/>
          <w:sz w:val="20"/>
          <w:szCs w:val="20"/>
        </w:rPr>
      </w:pPr>
    </w:p>
    <w:p w:rsidR="00445B09" w:rsidRPr="00F030A5" w:rsidRDefault="00F030A5" w:rsidP="00F030A5">
      <w:pPr>
        <w:pStyle w:val="Ttulo"/>
        <w:rPr>
          <w:b/>
          <w:bCs/>
          <w:sz w:val="24"/>
        </w:rPr>
      </w:pPr>
      <w:r w:rsidRPr="00F030A5">
        <w:rPr>
          <w:b/>
          <w:bCs/>
          <w:sz w:val="24"/>
        </w:rPr>
        <w:t>CONSTRUÇÃO DE PRAÇA DE EVENTOS – FASE 01</w:t>
      </w:r>
    </w:p>
    <w:p w:rsidR="00615CA9" w:rsidRDefault="00615CA9" w:rsidP="00207C34">
      <w:pPr>
        <w:jc w:val="center"/>
        <w:rPr>
          <w:rFonts w:ascii="Comic Sans MS" w:hAnsi="Comic Sans MS"/>
          <w:sz w:val="20"/>
          <w:szCs w:val="20"/>
        </w:rPr>
      </w:pPr>
    </w:p>
    <w:p w:rsidR="00F73A0C" w:rsidRDefault="00F73A0C" w:rsidP="00207C34">
      <w:pPr>
        <w:jc w:val="center"/>
        <w:rPr>
          <w:rFonts w:ascii="Comic Sans MS" w:hAnsi="Comic Sans MS"/>
          <w:sz w:val="20"/>
          <w:szCs w:val="20"/>
        </w:rPr>
      </w:pPr>
    </w:p>
    <w:p w:rsidR="00555292" w:rsidRDefault="00F030A5" w:rsidP="00F030A5">
      <w:pPr>
        <w:pStyle w:val="Ttulo"/>
        <w:rPr>
          <w:b/>
          <w:bCs/>
          <w:sz w:val="24"/>
        </w:rPr>
      </w:pPr>
      <w:r>
        <w:rPr>
          <w:b/>
          <w:bCs/>
          <w:sz w:val="24"/>
        </w:rPr>
        <w:t>RELATÓRIO FOTOGRÁFICO</w:t>
      </w:r>
    </w:p>
    <w:p w:rsidR="00F030A5" w:rsidRPr="00ED68CB" w:rsidRDefault="00F030A5" w:rsidP="00555292">
      <w:pPr>
        <w:pStyle w:val="Ttulo"/>
        <w:jc w:val="both"/>
        <w:rPr>
          <w:b/>
          <w:bCs/>
          <w:sz w:val="24"/>
        </w:rPr>
      </w:pPr>
    </w:p>
    <w:p w:rsidR="00555292" w:rsidRDefault="00555292" w:rsidP="00555292">
      <w:pPr>
        <w:ind w:firstLine="709"/>
        <w:jc w:val="right"/>
        <w:rPr>
          <w:rFonts w:ascii="Courier New" w:hAnsi="Courier New" w:cs="Courier New"/>
        </w:rPr>
      </w:pPr>
    </w:p>
    <w:p w:rsidR="00F030A5" w:rsidRDefault="00F030A5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</w:p>
    <w:p w:rsidR="00F030A5" w:rsidRDefault="00F030A5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noProof/>
          <w:sz w:val="22"/>
          <w:szCs w:val="22"/>
        </w:rPr>
        <w:drawing>
          <wp:inline distT="0" distB="0" distL="0" distR="0">
            <wp:extent cx="5759450" cy="4319905"/>
            <wp:effectExtent l="19050" t="0" r="0" b="0"/>
            <wp:docPr id="4" name="Imagem 3" descr="DSC081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174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0A5" w:rsidRDefault="00F030A5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noProof/>
          <w:sz w:val="22"/>
          <w:szCs w:val="22"/>
        </w:rPr>
        <w:lastRenderedPageBreak/>
        <w:drawing>
          <wp:inline distT="0" distB="0" distL="0" distR="0">
            <wp:extent cx="5759450" cy="4319905"/>
            <wp:effectExtent l="19050" t="0" r="0" b="0"/>
            <wp:docPr id="5" name="Imagem 4" descr="DSC08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175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0A5" w:rsidRDefault="00F030A5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noProof/>
          <w:sz w:val="22"/>
          <w:szCs w:val="22"/>
        </w:rPr>
        <w:drawing>
          <wp:inline distT="0" distB="0" distL="0" distR="0">
            <wp:extent cx="5759450" cy="4319905"/>
            <wp:effectExtent l="19050" t="0" r="0" b="0"/>
            <wp:docPr id="6" name="Imagem 5" descr="DSC08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171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0A5" w:rsidRDefault="00F030A5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noProof/>
          <w:sz w:val="22"/>
          <w:szCs w:val="22"/>
        </w:rPr>
        <w:lastRenderedPageBreak/>
        <w:drawing>
          <wp:inline distT="0" distB="0" distL="0" distR="0">
            <wp:extent cx="5759450" cy="4319905"/>
            <wp:effectExtent l="19050" t="0" r="0" b="0"/>
            <wp:docPr id="7" name="Imagem 6" descr="DSC081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168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0A5" w:rsidRDefault="00F030A5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noProof/>
          <w:sz w:val="22"/>
          <w:szCs w:val="22"/>
        </w:rPr>
        <w:drawing>
          <wp:inline distT="0" distB="0" distL="0" distR="0">
            <wp:extent cx="5759450" cy="4319905"/>
            <wp:effectExtent l="19050" t="0" r="0" b="0"/>
            <wp:docPr id="8" name="Imagem 7" descr="DSC081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169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0A5" w:rsidRDefault="00F030A5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noProof/>
          <w:sz w:val="22"/>
          <w:szCs w:val="22"/>
        </w:rPr>
        <w:lastRenderedPageBreak/>
        <w:drawing>
          <wp:inline distT="0" distB="0" distL="0" distR="0">
            <wp:extent cx="5759450" cy="4319905"/>
            <wp:effectExtent l="19050" t="0" r="0" b="0"/>
            <wp:docPr id="9" name="Imagem 8" descr="DSC08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170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0A5" w:rsidRDefault="00F030A5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noProof/>
          <w:sz w:val="22"/>
          <w:szCs w:val="22"/>
        </w:rPr>
        <w:drawing>
          <wp:inline distT="0" distB="0" distL="0" distR="0">
            <wp:extent cx="5759450" cy="4319905"/>
            <wp:effectExtent l="19050" t="0" r="0" b="0"/>
            <wp:docPr id="10" name="Imagem 9" descr="DSC08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164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0A5" w:rsidRDefault="00F030A5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noProof/>
          <w:sz w:val="22"/>
          <w:szCs w:val="22"/>
        </w:rPr>
        <w:lastRenderedPageBreak/>
        <w:drawing>
          <wp:inline distT="0" distB="0" distL="0" distR="0">
            <wp:extent cx="5759450" cy="4319905"/>
            <wp:effectExtent l="19050" t="0" r="0" b="0"/>
            <wp:docPr id="11" name="Imagem 10" descr="DSC08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165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0A5" w:rsidRDefault="00F030A5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noProof/>
          <w:sz w:val="22"/>
          <w:szCs w:val="22"/>
        </w:rPr>
        <w:drawing>
          <wp:inline distT="0" distB="0" distL="0" distR="0">
            <wp:extent cx="5759450" cy="4319905"/>
            <wp:effectExtent l="19050" t="0" r="0" b="0"/>
            <wp:docPr id="12" name="Imagem 11" descr="DSC08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166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0A5" w:rsidRDefault="00F030A5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noProof/>
          <w:sz w:val="22"/>
          <w:szCs w:val="22"/>
        </w:rPr>
        <w:lastRenderedPageBreak/>
        <w:drawing>
          <wp:inline distT="0" distB="0" distL="0" distR="0">
            <wp:extent cx="5759450" cy="4319905"/>
            <wp:effectExtent l="19050" t="0" r="0" b="0"/>
            <wp:docPr id="13" name="Imagem 12" descr="DSC08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167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0A5" w:rsidRDefault="00F030A5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noProof/>
          <w:sz w:val="22"/>
          <w:szCs w:val="22"/>
        </w:rPr>
        <w:drawing>
          <wp:inline distT="0" distB="0" distL="0" distR="0">
            <wp:extent cx="5759450" cy="4319905"/>
            <wp:effectExtent l="19050" t="0" r="0" b="0"/>
            <wp:docPr id="14" name="Imagem 13" descr="DSC08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162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292" w:rsidRPr="004E1BD5" w:rsidRDefault="00F030A5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noProof/>
          <w:sz w:val="22"/>
          <w:szCs w:val="22"/>
        </w:rPr>
        <w:lastRenderedPageBreak/>
        <w:drawing>
          <wp:inline distT="0" distB="0" distL="0" distR="0">
            <wp:extent cx="5759450" cy="4319905"/>
            <wp:effectExtent l="19050" t="0" r="0" b="0"/>
            <wp:docPr id="15" name="Imagem 14" descr="DSC08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163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292" w:rsidRDefault="00555292" w:rsidP="00555292">
      <w:pPr>
        <w:ind w:firstLine="709"/>
        <w:jc w:val="right"/>
      </w:pPr>
      <w:r>
        <w:t>_________________________________</w:t>
      </w:r>
    </w:p>
    <w:p w:rsidR="00555292" w:rsidRPr="002C3A3F" w:rsidRDefault="00555292" w:rsidP="00555292">
      <w:pPr>
        <w:ind w:firstLine="709"/>
        <w:jc w:val="right"/>
        <w:rPr>
          <w:b/>
          <w:bCs/>
        </w:rPr>
      </w:pPr>
      <w:proofErr w:type="spellStart"/>
      <w:proofErr w:type="gramStart"/>
      <w:r w:rsidRPr="002C3A3F">
        <w:rPr>
          <w:b/>
          <w:bCs/>
        </w:rPr>
        <w:t>MsC</w:t>
      </w:r>
      <w:proofErr w:type="spellEnd"/>
      <w:proofErr w:type="gramEnd"/>
      <w:r w:rsidRPr="002C3A3F">
        <w:rPr>
          <w:b/>
          <w:bCs/>
        </w:rPr>
        <w:t xml:space="preserve">. </w:t>
      </w:r>
      <w:proofErr w:type="spellStart"/>
      <w:r w:rsidRPr="002C3A3F">
        <w:rPr>
          <w:b/>
          <w:bCs/>
        </w:rPr>
        <w:t>Lucílio</w:t>
      </w:r>
      <w:proofErr w:type="spellEnd"/>
      <w:r w:rsidRPr="002C3A3F">
        <w:rPr>
          <w:b/>
          <w:bCs/>
        </w:rPr>
        <w:t xml:space="preserve"> José dos Santos Vieira</w:t>
      </w:r>
    </w:p>
    <w:p w:rsidR="00207C34" w:rsidRPr="008E57CB" w:rsidRDefault="00555292" w:rsidP="00555292">
      <w:pPr>
        <w:ind w:firstLine="709"/>
        <w:jc w:val="right"/>
        <w:rPr>
          <w:rFonts w:ascii="Comic Sans MS" w:hAnsi="Comic Sans MS"/>
          <w:b/>
          <w:sz w:val="22"/>
          <w:szCs w:val="22"/>
        </w:rPr>
      </w:pPr>
      <w:r w:rsidRPr="008D5992">
        <w:rPr>
          <w:b/>
          <w:bCs/>
          <w:sz w:val="20"/>
          <w:szCs w:val="20"/>
        </w:rPr>
        <w:t>Engenheiro Civil</w:t>
      </w:r>
      <w:r w:rsidRPr="00072DBE">
        <w:rPr>
          <w:b/>
          <w:bCs/>
          <w:sz w:val="20"/>
          <w:szCs w:val="20"/>
        </w:rPr>
        <w:t xml:space="preserve"> </w:t>
      </w:r>
      <w:r>
        <w:rPr>
          <w:b/>
          <w:bCs/>
          <w:sz w:val="20"/>
          <w:szCs w:val="20"/>
        </w:rPr>
        <w:t xml:space="preserve">- </w:t>
      </w:r>
      <w:r w:rsidRPr="008D5992">
        <w:rPr>
          <w:b/>
          <w:bCs/>
          <w:sz w:val="20"/>
          <w:szCs w:val="20"/>
        </w:rPr>
        <w:t>CONFEA 1607104350</w:t>
      </w:r>
    </w:p>
    <w:sectPr w:rsidR="00207C34" w:rsidRPr="008E57CB" w:rsidSect="00615CA9">
      <w:headerReference w:type="even" r:id="rId20"/>
      <w:headerReference w:type="default" r:id="rId21"/>
      <w:footerReference w:type="default" r:id="rId22"/>
      <w:headerReference w:type="first" r:id="rId23"/>
      <w:type w:val="continuous"/>
      <w:pgSz w:w="11906" w:h="16838" w:code="9"/>
      <w:pgMar w:top="1418" w:right="1418" w:bottom="1418" w:left="1418" w:header="510" w:footer="851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B5641" w:rsidRDefault="004B5641">
      <w:r>
        <w:separator/>
      </w:r>
    </w:p>
  </w:endnote>
  <w:endnote w:type="continuationSeparator" w:id="1">
    <w:p w:rsidR="004B5641" w:rsidRDefault="004B564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A00002EF" w:usb1="4000204B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22F2" w:rsidRPr="002E3A3F" w:rsidRDefault="00DF22F2" w:rsidP="00207C34">
    <w:pPr>
      <w:pStyle w:val="Klebber"/>
      <w:spacing w:before="0" w:after="0" w:line="240" w:lineRule="auto"/>
      <w:ind w:left="2880" w:hanging="2880"/>
      <w:rPr>
        <w:color w:val="808080"/>
        <w:sz w:val="18"/>
        <w:szCs w:val="18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B5641" w:rsidRDefault="004B5641">
      <w:r>
        <w:separator/>
      </w:r>
    </w:p>
  </w:footnote>
  <w:footnote w:type="continuationSeparator" w:id="1">
    <w:p w:rsidR="004B5641" w:rsidRDefault="004B564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B070B" w:rsidRDefault="001C0BA7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947098" o:spid="_x0000_s2074" type="#_x0000_t75" style="position:absolute;margin-left:0;margin-top:0;width:453.2pt;height:468.3pt;z-index:-251654656;mso-position-horizontal:center;mso-position-horizontal-relative:margin;mso-position-vertical:center;mso-position-vertical-relative:margin" o:allowincell="f">
          <v:imagedata r:id="rId1" o:title="Logo Lagoa de Roça" gain="19661f" blacklevel="22938f"/>
          <w10:wrap anchorx="margin" anchory="margin"/>
        </v:shape>
      </w:pict>
    </w:r>
    <w:r>
      <w:rPr>
        <w:noProof/>
      </w:rPr>
      <w:pict>
        <v:shape id="WordPictureWatermark2" o:spid="_x0000_s2070" type="#_x0000_t75" style="position:absolute;margin-left:0;margin-top:0;width:435.9pt;height:700pt;z-index:-251656704;mso-position-horizontal:center;mso-position-horizontal-relative:margin;mso-position-vertical:center;mso-position-vertical-relative:margin" o:allowincell="f">
          <v:imagedata r:id="rId2" o:title="373px-Brasao_esperanca" gain="19661f" blacklevel="22938f"/>
          <w10:wrap anchorx="margin" anchory="margin"/>
        </v:shape>
      </w:pict>
    </w:r>
    <w:r>
      <w:rPr>
        <w:noProof/>
      </w:rPr>
      <w:pict>
        <v:shape id="_x0000_s2067" type="#_x0000_t75" style="position:absolute;margin-left:0;margin-top:0;width:435.9pt;height:700pt;z-index:-251658752;mso-position-horizontal:center;mso-position-horizontal-relative:margin;mso-position-vertical:center;mso-position-vertical-relative:margin" o:allowincell="f">
          <v:imagedata r:id="rId2" o:title="373px-Brasao_esperanca" gain="19661f" blacklevel="22938f"/>
          <w10:wrap anchorx="margin" anchory="margin"/>
        </v:shape>
      </w:pict>
    </w:r>
    <w:r>
      <w:rPr>
        <w:noProof/>
      </w:rPr>
      <w:pict>
        <v:shape id="WordPictureWatermark8" o:spid="_x0000_s2058" type="#_x0000_t75" style="position:absolute;margin-left:0;margin-top:0;width:453.5pt;height:422.05pt;z-index:-251660800;mso-position-horizontal:center;mso-position-horizontal-relative:margin;mso-position-vertical:center;mso-position-vertical-relative:margin" wrapcoords="-36 0 -36 21562 21600 21562 21600 0 -36 0">
          <v:imagedata r:id="rId3" o:title="imagem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2226B" w:rsidRDefault="001C0BA7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947099" o:spid="_x0000_s2075" type="#_x0000_t75" style="position:absolute;margin-left:0;margin-top:0;width:489.9pt;height:506.2pt;z-index:-251653632;mso-position-horizontal:center;mso-position-horizontal-relative:margin;mso-position-vertical:center;mso-position-vertical-relative:margin" o:allowincell="f">
          <v:imagedata r:id="rId1" o:title="Logo Lagoa de Roça" gain="19661f" blacklevel="26214f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B070B" w:rsidRDefault="001C0BA7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947097" o:spid="_x0000_s2073" type="#_x0000_t75" style="position:absolute;margin-left:0;margin-top:0;width:453.2pt;height:468.3pt;z-index:-251655680;mso-position-horizontal:center;mso-position-horizontal-relative:margin;mso-position-vertical:center;mso-position-vertical-relative:margin" o:allowincell="f">
          <v:imagedata r:id="rId1" o:title="Logo Lagoa de Roça" gain="19661f" blacklevel="22938f"/>
          <w10:wrap anchorx="margin" anchory="margin"/>
        </v:shape>
      </w:pict>
    </w:r>
    <w:r>
      <w:rPr>
        <w:noProof/>
      </w:rPr>
      <w:pict>
        <v:shape id="WordPictureWatermark1" o:spid="_x0000_s2069" type="#_x0000_t75" style="position:absolute;margin-left:0;margin-top:0;width:435.9pt;height:700pt;z-index:-251657728;mso-position-horizontal:center;mso-position-horizontal-relative:margin;mso-position-vertical:center;mso-position-vertical-relative:margin" o:allowincell="f">
          <v:imagedata r:id="rId2" o:title="373px-Brasao_esperanca" gain="19661f" blacklevel="22938f"/>
          <w10:wrap anchorx="margin" anchory="margin"/>
        </v:shape>
      </w:pict>
    </w:r>
    <w:r>
      <w:rPr>
        <w:noProof/>
      </w:rPr>
      <w:pict>
        <v:shape id="_x0000_s2066" type="#_x0000_t75" style="position:absolute;margin-left:0;margin-top:0;width:435.9pt;height:700pt;z-index:-251659776;mso-position-horizontal:center;mso-position-horizontal-relative:margin;mso-position-vertical:center;mso-position-vertical-relative:margin" o:allowincell="f">
          <v:imagedata r:id="rId3" o:title="373px-Brasao_esperanca" gain="19661f" blacklevel="22938f"/>
          <w10:wrap anchorx="margin" anchory="margin"/>
        </v:shape>
      </w:pict>
    </w:r>
    <w:r>
      <w:rPr>
        <w:noProof/>
      </w:rPr>
      <w:pict>
        <v:shape id="WordPictureWatermark7" o:spid="_x0000_s2057" type="#_x0000_t75" style="position:absolute;margin-left:0;margin-top:0;width:453.5pt;height:422.05pt;z-index:-251661824;mso-position-horizontal:center;mso-position-horizontal-relative:margin;mso-position-vertical:center;mso-position-vertical-relative:margin" wrapcoords="-36 0 -36 21562 21600 21562 21600 0 -36 0">
          <v:imagedata r:id="rId4" o:title="imagem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F2607"/>
    <w:multiLevelType w:val="hybridMultilevel"/>
    <w:tmpl w:val="0AE09F84"/>
    <w:lvl w:ilvl="0" w:tplc="FFFFFFFF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">
    <w:nsid w:val="054F6402"/>
    <w:multiLevelType w:val="hybridMultilevel"/>
    <w:tmpl w:val="4D6CB9B4"/>
    <w:lvl w:ilvl="0" w:tplc="3D0EB3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7CF50BC"/>
    <w:multiLevelType w:val="hybridMultilevel"/>
    <w:tmpl w:val="18E201C0"/>
    <w:lvl w:ilvl="0" w:tplc="67AEF108">
      <w:start w:val="1"/>
      <w:numFmt w:val="decimal"/>
      <w:lvlText w:val="%1."/>
      <w:lvlJc w:val="left"/>
      <w:pPr>
        <w:tabs>
          <w:tab w:val="num" w:pos="1800"/>
        </w:tabs>
        <w:ind w:left="1760" w:hanging="396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CD45C88"/>
    <w:multiLevelType w:val="hybridMultilevel"/>
    <w:tmpl w:val="1FB61314"/>
    <w:lvl w:ilvl="0" w:tplc="FFFFFFFF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4">
    <w:nsid w:val="0E94043F"/>
    <w:multiLevelType w:val="hybridMultilevel"/>
    <w:tmpl w:val="293E7498"/>
    <w:lvl w:ilvl="0" w:tplc="04160001">
      <w:start w:val="1"/>
      <w:numFmt w:val="bullet"/>
      <w:lvlText w:val=""/>
      <w:lvlJc w:val="left"/>
      <w:pPr>
        <w:tabs>
          <w:tab w:val="num" w:pos="1980"/>
        </w:tabs>
        <w:ind w:left="19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5">
    <w:nsid w:val="0ECA1A90"/>
    <w:multiLevelType w:val="hybridMultilevel"/>
    <w:tmpl w:val="6068090E"/>
    <w:lvl w:ilvl="0" w:tplc="C984691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0A945E5"/>
    <w:multiLevelType w:val="hybridMultilevel"/>
    <w:tmpl w:val="703E6F7E"/>
    <w:lvl w:ilvl="0" w:tplc="F86619DC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7">
    <w:nsid w:val="10DD222C"/>
    <w:multiLevelType w:val="singleLevel"/>
    <w:tmpl w:val="6588A1A6"/>
    <w:lvl w:ilvl="0">
      <w:start w:val="3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hint="default"/>
      </w:rPr>
    </w:lvl>
  </w:abstractNum>
  <w:abstractNum w:abstractNumId="8">
    <w:nsid w:val="1305633C"/>
    <w:multiLevelType w:val="hybridMultilevel"/>
    <w:tmpl w:val="65FE23D4"/>
    <w:lvl w:ilvl="0" w:tplc="0416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9">
    <w:nsid w:val="1329488C"/>
    <w:multiLevelType w:val="hybridMultilevel"/>
    <w:tmpl w:val="4E02387C"/>
    <w:lvl w:ilvl="0" w:tplc="13922D8A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0">
    <w:nsid w:val="145F3B62"/>
    <w:multiLevelType w:val="hybridMultilevel"/>
    <w:tmpl w:val="9774ED5A"/>
    <w:lvl w:ilvl="0" w:tplc="0416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1">
    <w:nsid w:val="18EA0627"/>
    <w:multiLevelType w:val="hybridMultilevel"/>
    <w:tmpl w:val="86E69BC2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22401FE9"/>
    <w:multiLevelType w:val="hybridMultilevel"/>
    <w:tmpl w:val="B150E1D6"/>
    <w:lvl w:ilvl="0" w:tplc="E01E7CA0">
      <w:start w:val="1"/>
      <w:numFmt w:val="decimal"/>
      <w:lvlText w:val="%1."/>
      <w:lvlJc w:val="left"/>
      <w:pPr>
        <w:tabs>
          <w:tab w:val="num" w:pos="792"/>
        </w:tabs>
        <w:ind w:left="792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4B7436C"/>
    <w:multiLevelType w:val="hybridMultilevel"/>
    <w:tmpl w:val="8AC2CA72"/>
    <w:lvl w:ilvl="0" w:tplc="67AEF108">
      <w:start w:val="1"/>
      <w:numFmt w:val="decimal"/>
      <w:lvlText w:val="%1."/>
      <w:lvlJc w:val="left"/>
      <w:pPr>
        <w:tabs>
          <w:tab w:val="num" w:pos="2880"/>
        </w:tabs>
        <w:ind w:left="2840" w:hanging="396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4">
    <w:nsid w:val="2580510F"/>
    <w:multiLevelType w:val="multilevel"/>
    <w:tmpl w:val="37588D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856231A"/>
    <w:multiLevelType w:val="hybridMultilevel"/>
    <w:tmpl w:val="740A3718"/>
    <w:lvl w:ilvl="0" w:tplc="4DE49AE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6">
    <w:nsid w:val="30196A19"/>
    <w:multiLevelType w:val="hybridMultilevel"/>
    <w:tmpl w:val="22708B04"/>
    <w:lvl w:ilvl="0" w:tplc="67AEF108">
      <w:start w:val="1"/>
      <w:numFmt w:val="decimal"/>
      <w:lvlText w:val="%1."/>
      <w:lvlJc w:val="left"/>
      <w:pPr>
        <w:tabs>
          <w:tab w:val="num" w:pos="1800"/>
        </w:tabs>
        <w:ind w:left="1760" w:hanging="396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31B4F26"/>
    <w:multiLevelType w:val="hybridMultilevel"/>
    <w:tmpl w:val="69C2AA94"/>
    <w:lvl w:ilvl="0" w:tplc="FFFFFFFF">
      <w:start w:val="1"/>
      <w:numFmt w:val="bullet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18">
    <w:nsid w:val="33A20DD9"/>
    <w:multiLevelType w:val="hybridMultilevel"/>
    <w:tmpl w:val="60004960"/>
    <w:lvl w:ilvl="0" w:tplc="04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7AEC884">
      <w:start w:val="1"/>
      <w:numFmt w:val="bullet"/>
      <w:lvlText w:val=""/>
      <w:lvlJc w:val="left"/>
      <w:pPr>
        <w:tabs>
          <w:tab w:val="num" w:pos="1859"/>
        </w:tabs>
        <w:ind w:left="2263" w:hanging="283"/>
      </w:pPr>
      <w:rPr>
        <w:rFonts w:ascii="Symbol" w:hAnsi="Symbol" w:hint="default"/>
        <w:color w:val="auto"/>
      </w:r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5C92E72"/>
    <w:multiLevelType w:val="hybridMultilevel"/>
    <w:tmpl w:val="258E20C2"/>
    <w:lvl w:ilvl="0" w:tplc="FFFFFFFF">
      <w:start w:val="1"/>
      <w:numFmt w:val="bullet"/>
      <w:lvlText w:val=""/>
      <w:lvlJc w:val="left"/>
      <w:pPr>
        <w:tabs>
          <w:tab w:val="num" w:pos="1424"/>
        </w:tabs>
        <w:ind w:left="1424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2853"/>
        </w:tabs>
        <w:ind w:left="2853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3573"/>
        </w:tabs>
        <w:ind w:left="3573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4293"/>
        </w:tabs>
        <w:ind w:left="4293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5013"/>
        </w:tabs>
        <w:ind w:left="5013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733"/>
        </w:tabs>
        <w:ind w:left="5733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6453"/>
        </w:tabs>
        <w:ind w:left="6453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7173"/>
        </w:tabs>
        <w:ind w:left="7173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893"/>
        </w:tabs>
        <w:ind w:left="7893" w:hanging="180"/>
      </w:pPr>
    </w:lvl>
  </w:abstractNum>
  <w:abstractNum w:abstractNumId="20">
    <w:nsid w:val="35FC53CF"/>
    <w:multiLevelType w:val="hybridMultilevel"/>
    <w:tmpl w:val="C43EF7C8"/>
    <w:lvl w:ilvl="0" w:tplc="45C045F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E7C490D"/>
    <w:multiLevelType w:val="hybridMultilevel"/>
    <w:tmpl w:val="5E20791A"/>
    <w:lvl w:ilvl="0" w:tplc="0416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6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45BC79E0"/>
    <w:multiLevelType w:val="hybridMultilevel"/>
    <w:tmpl w:val="B36A91C0"/>
    <w:lvl w:ilvl="0" w:tplc="739E0FF6">
      <w:start w:val="1"/>
      <w:numFmt w:val="decimal"/>
      <w:lvlText w:val="%1."/>
      <w:lvlJc w:val="left"/>
      <w:pPr>
        <w:tabs>
          <w:tab w:val="num" w:pos="720"/>
        </w:tabs>
        <w:ind w:left="680" w:hanging="396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484F3A9E"/>
    <w:multiLevelType w:val="hybridMultilevel"/>
    <w:tmpl w:val="E2C096DE"/>
    <w:lvl w:ilvl="0" w:tplc="67AEF108">
      <w:start w:val="1"/>
      <w:numFmt w:val="decimal"/>
      <w:lvlText w:val="%1."/>
      <w:lvlJc w:val="left"/>
      <w:pPr>
        <w:tabs>
          <w:tab w:val="num" w:pos="2880"/>
        </w:tabs>
        <w:ind w:left="2840" w:hanging="396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4">
    <w:nsid w:val="4C691B01"/>
    <w:multiLevelType w:val="hybridMultilevel"/>
    <w:tmpl w:val="580E8A7A"/>
    <w:lvl w:ilvl="0" w:tplc="27AEC884">
      <w:start w:val="1"/>
      <w:numFmt w:val="bullet"/>
      <w:lvlText w:val=""/>
      <w:lvlJc w:val="left"/>
      <w:pPr>
        <w:tabs>
          <w:tab w:val="num" w:pos="1499"/>
        </w:tabs>
        <w:ind w:left="1903" w:hanging="283"/>
      </w:pPr>
      <w:rPr>
        <w:rFonts w:ascii="Symbol" w:hAnsi="Symbol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4D184974"/>
    <w:multiLevelType w:val="hybridMultilevel"/>
    <w:tmpl w:val="D778D86C"/>
    <w:lvl w:ilvl="0" w:tplc="5B146DF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F360373"/>
    <w:multiLevelType w:val="hybridMultilevel"/>
    <w:tmpl w:val="FFF2B150"/>
    <w:lvl w:ilvl="0" w:tplc="0416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7">
    <w:nsid w:val="4FA10BA0"/>
    <w:multiLevelType w:val="hybridMultilevel"/>
    <w:tmpl w:val="321CD63A"/>
    <w:lvl w:ilvl="0" w:tplc="A626807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DDF8EF9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/>
        <w:i w:val="0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501866B8"/>
    <w:multiLevelType w:val="hybridMultilevel"/>
    <w:tmpl w:val="6D62A75A"/>
    <w:lvl w:ilvl="0" w:tplc="A7CA77E8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9">
    <w:nsid w:val="50C3169E"/>
    <w:multiLevelType w:val="hybridMultilevel"/>
    <w:tmpl w:val="FB64C7CA"/>
    <w:lvl w:ilvl="0" w:tplc="AD2A98BC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0">
    <w:nsid w:val="50FF0717"/>
    <w:multiLevelType w:val="hybridMultilevel"/>
    <w:tmpl w:val="5E381B72"/>
    <w:lvl w:ilvl="0" w:tplc="67AEF108">
      <w:start w:val="1"/>
      <w:numFmt w:val="decimal"/>
      <w:lvlText w:val="%1."/>
      <w:lvlJc w:val="left"/>
      <w:pPr>
        <w:tabs>
          <w:tab w:val="num" w:pos="2880"/>
        </w:tabs>
        <w:ind w:left="2840" w:hanging="396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31">
    <w:nsid w:val="51FB40F1"/>
    <w:multiLevelType w:val="hybridMultilevel"/>
    <w:tmpl w:val="5BCAAF54"/>
    <w:lvl w:ilvl="0" w:tplc="81DE80A4">
      <w:start w:val="1"/>
      <w:numFmt w:val="decimal"/>
      <w:lvlText w:val="%1."/>
      <w:lvlJc w:val="left"/>
      <w:pPr>
        <w:tabs>
          <w:tab w:val="num" w:pos="1800"/>
        </w:tabs>
        <w:ind w:left="1760" w:hanging="396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46036AA"/>
    <w:multiLevelType w:val="hybridMultilevel"/>
    <w:tmpl w:val="A4B89B1C"/>
    <w:lvl w:ilvl="0" w:tplc="ADDA280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b/>
        <w:i w:val="0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575767A6"/>
    <w:multiLevelType w:val="hybridMultilevel"/>
    <w:tmpl w:val="24B44E7E"/>
    <w:lvl w:ilvl="0" w:tplc="FFFFFFFF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34">
    <w:nsid w:val="5BEF247F"/>
    <w:multiLevelType w:val="hybridMultilevel"/>
    <w:tmpl w:val="CABC415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D9152A5"/>
    <w:multiLevelType w:val="singleLevel"/>
    <w:tmpl w:val="0416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6">
    <w:nsid w:val="64B712C7"/>
    <w:multiLevelType w:val="hybridMultilevel"/>
    <w:tmpl w:val="FFF860F6"/>
    <w:lvl w:ilvl="0" w:tplc="04160001">
      <w:start w:val="1"/>
      <w:numFmt w:val="bullet"/>
      <w:lvlText w:val=""/>
      <w:lvlJc w:val="left"/>
      <w:pPr>
        <w:tabs>
          <w:tab w:val="num" w:pos="2136"/>
        </w:tabs>
        <w:ind w:left="2136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hint="default"/>
      </w:rPr>
    </w:lvl>
  </w:abstractNum>
  <w:abstractNum w:abstractNumId="37">
    <w:nsid w:val="65B21B06"/>
    <w:multiLevelType w:val="hybridMultilevel"/>
    <w:tmpl w:val="9378D6A6"/>
    <w:lvl w:ilvl="0" w:tplc="5F9A035E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8">
    <w:nsid w:val="6A451ADD"/>
    <w:multiLevelType w:val="multilevel"/>
    <w:tmpl w:val="87B2374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6A964122"/>
    <w:multiLevelType w:val="hybridMultilevel"/>
    <w:tmpl w:val="FA983C52"/>
    <w:lvl w:ilvl="0" w:tplc="0416000F">
      <w:start w:val="1"/>
      <w:numFmt w:val="decimal"/>
      <w:lvlText w:val="%1."/>
      <w:lvlJc w:val="left"/>
      <w:pPr>
        <w:tabs>
          <w:tab w:val="num" w:pos="1920"/>
        </w:tabs>
        <w:ind w:left="1920" w:hanging="360"/>
      </w:pPr>
    </w:lvl>
    <w:lvl w:ilvl="1" w:tplc="0416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40">
    <w:nsid w:val="6C7D40B4"/>
    <w:multiLevelType w:val="hybridMultilevel"/>
    <w:tmpl w:val="37588DC2"/>
    <w:lvl w:ilvl="0" w:tplc="04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6D8C5301"/>
    <w:multiLevelType w:val="hybridMultilevel"/>
    <w:tmpl w:val="53788D86"/>
    <w:lvl w:ilvl="0" w:tplc="E796F616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2">
    <w:nsid w:val="711F047C"/>
    <w:multiLevelType w:val="hybridMultilevel"/>
    <w:tmpl w:val="93CA0EFC"/>
    <w:lvl w:ilvl="0" w:tplc="0416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3">
    <w:nsid w:val="75B26E17"/>
    <w:multiLevelType w:val="hybridMultilevel"/>
    <w:tmpl w:val="582E52D0"/>
    <w:lvl w:ilvl="0" w:tplc="E8B02E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77DA47C7"/>
    <w:multiLevelType w:val="hybridMultilevel"/>
    <w:tmpl w:val="B0ECEB24"/>
    <w:lvl w:ilvl="0" w:tplc="04160001">
      <w:start w:val="1"/>
      <w:numFmt w:val="bullet"/>
      <w:lvlText w:val=""/>
      <w:lvlJc w:val="left"/>
      <w:pPr>
        <w:tabs>
          <w:tab w:val="num" w:pos="1776"/>
        </w:tabs>
        <w:ind w:left="1776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45">
    <w:nsid w:val="7F786BEA"/>
    <w:multiLevelType w:val="hybridMultilevel"/>
    <w:tmpl w:val="81506F7E"/>
    <w:lvl w:ilvl="0" w:tplc="2CAAD500">
      <w:start w:val="1"/>
      <w:numFmt w:val="decimal"/>
      <w:pStyle w:val="Item"/>
      <w:lvlText w:val="%1."/>
      <w:lvlJc w:val="left"/>
      <w:pPr>
        <w:tabs>
          <w:tab w:val="num" w:pos="360"/>
        </w:tabs>
        <w:ind w:left="360" w:hanging="360"/>
      </w:pPr>
    </w:lvl>
    <w:lvl w:ilvl="1" w:tplc="8BCEBF84">
      <w:numFmt w:val="bullet"/>
      <w:lvlText w:val="-"/>
      <w:lvlJc w:val="left"/>
      <w:pPr>
        <w:tabs>
          <w:tab w:val="num" w:pos="1935"/>
        </w:tabs>
        <w:ind w:left="1935" w:hanging="855"/>
      </w:pPr>
      <w:rPr>
        <w:rFonts w:ascii="Times New Roman" w:eastAsia="Times New Roman" w:hAnsi="Times New Roman" w:cs="Times New Roman" w:hint="default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8"/>
  </w:num>
  <w:num w:numId="2">
    <w:abstractNumId w:val="36"/>
  </w:num>
  <w:num w:numId="3">
    <w:abstractNumId w:val="24"/>
  </w:num>
  <w:num w:numId="4">
    <w:abstractNumId w:val="40"/>
  </w:num>
  <w:num w:numId="5">
    <w:abstractNumId w:val="10"/>
  </w:num>
  <w:num w:numId="6">
    <w:abstractNumId w:val="4"/>
  </w:num>
  <w:num w:numId="7">
    <w:abstractNumId w:val="21"/>
  </w:num>
  <w:num w:numId="8">
    <w:abstractNumId w:val="11"/>
  </w:num>
  <w:num w:numId="9">
    <w:abstractNumId w:val="44"/>
  </w:num>
  <w:num w:numId="10">
    <w:abstractNumId w:val="26"/>
  </w:num>
  <w:num w:numId="11">
    <w:abstractNumId w:val="42"/>
  </w:num>
  <w:num w:numId="12">
    <w:abstractNumId w:val="33"/>
  </w:num>
  <w:num w:numId="13">
    <w:abstractNumId w:val="0"/>
  </w:num>
  <w:num w:numId="14">
    <w:abstractNumId w:val="35"/>
  </w:num>
  <w:num w:numId="15">
    <w:abstractNumId w:val="19"/>
  </w:num>
  <w:num w:numId="16">
    <w:abstractNumId w:val="3"/>
  </w:num>
  <w:num w:numId="17">
    <w:abstractNumId w:val="17"/>
  </w:num>
  <w:num w:numId="18">
    <w:abstractNumId w:val="7"/>
  </w:num>
  <w:num w:numId="19">
    <w:abstractNumId w:val="45"/>
  </w:num>
  <w:num w:numId="20">
    <w:abstractNumId w:val="8"/>
  </w:num>
  <w:num w:numId="21">
    <w:abstractNumId w:val="25"/>
  </w:num>
  <w:num w:numId="22">
    <w:abstractNumId w:val="1"/>
  </w:num>
  <w:num w:numId="23">
    <w:abstractNumId w:val="32"/>
  </w:num>
  <w:num w:numId="24">
    <w:abstractNumId w:val="38"/>
  </w:num>
  <w:num w:numId="25">
    <w:abstractNumId w:val="20"/>
  </w:num>
  <w:num w:numId="26">
    <w:abstractNumId w:val="5"/>
  </w:num>
  <w:num w:numId="27">
    <w:abstractNumId w:val="27"/>
  </w:num>
  <w:num w:numId="28">
    <w:abstractNumId w:val="12"/>
  </w:num>
  <w:num w:numId="29">
    <w:abstractNumId w:val="22"/>
  </w:num>
  <w:num w:numId="30">
    <w:abstractNumId w:val="41"/>
  </w:num>
  <w:num w:numId="31">
    <w:abstractNumId w:val="31"/>
  </w:num>
  <w:num w:numId="32">
    <w:abstractNumId w:val="37"/>
  </w:num>
  <w:num w:numId="33">
    <w:abstractNumId w:val="16"/>
  </w:num>
  <w:num w:numId="34">
    <w:abstractNumId w:val="29"/>
  </w:num>
  <w:num w:numId="35">
    <w:abstractNumId w:val="2"/>
  </w:num>
  <w:num w:numId="36">
    <w:abstractNumId w:val="28"/>
  </w:num>
  <w:num w:numId="37">
    <w:abstractNumId w:val="30"/>
  </w:num>
  <w:num w:numId="38">
    <w:abstractNumId w:val="15"/>
  </w:num>
  <w:num w:numId="39">
    <w:abstractNumId w:val="23"/>
  </w:num>
  <w:num w:numId="40">
    <w:abstractNumId w:val="9"/>
  </w:num>
  <w:num w:numId="41">
    <w:abstractNumId w:val="13"/>
  </w:num>
  <w:num w:numId="42">
    <w:abstractNumId w:val="6"/>
  </w:num>
  <w:num w:numId="43">
    <w:abstractNumId w:val="14"/>
  </w:num>
  <w:num w:numId="44">
    <w:abstractNumId w:val="43"/>
  </w:num>
  <w:num w:numId="45">
    <w:abstractNumId w:val="39"/>
  </w:num>
  <w:num w:numId="46">
    <w:abstractNumId w:val="3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stylePaneFormatFilter w:val="3F01"/>
  <w:defaultTabStop w:val="708"/>
  <w:hyphenationZone w:val="425"/>
  <w:noPunctuationKerning/>
  <w:characterSpacingControl w:val="doNotCompress"/>
  <w:hdrShapeDefaults>
    <o:shapedefaults v:ext="edit" spidmax="2076">
      <o:colormenu v:ext="edit" strokecolor="none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D3437E"/>
    <w:rsid w:val="00001B6D"/>
    <w:rsid w:val="00003B30"/>
    <w:rsid w:val="00006426"/>
    <w:rsid w:val="00012391"/>
    <w:rsid w:val="0002226B"/>
    <w:rsid w:val="00024C66"/>
    <w:rsid w:val="00043720"/>
    <w:rsid w:val="00046577"/>
    <w:rsid w:val="00050344"/>
    <w:rsid w:val="00070CC1"/>
    <w:rsid w:val="00076D11"/>
    <w:rsid w:val="00083123"/>
    <w:rsid w:val="000861C7"/>
    <w:rsid w:val="00087132"/>
    <w:rsid w:val="000924A3"/>
    <w:rsid w:val="0009708F"/>
    <w:rsid w:val="000B070B"/>
    <w:rsid w:val="000B4428"/>
    <w:rsid w:val="000B53AA"/>
    <w:rsid w:val="000C1253"/>
    <w:rsid w:val="000C5FB8"/>
    <w:rsid w:val="000E1D2E"/>
    <w:rsid w:val="000E4DDB"/>
    <w:rsid w:val="000F2BDC"/>
    <w:rsid w:val="000F5521"/>
    <w:rsid w:val="000F7FB2"/>
    <w:rsid w:val="00104E64"/>
    <w:rsid w:val="00106A2E"/>
    <w:rsid w:val="001111BF"/>
    <w:rsid w:val="001211EF"/>
    <w:rsid w:val="00127CC7"/>
    <w:rsid w:val="001351ED"/>
    <w:rsid w:val="00142996"/>
    <w:rsid w:val="00144757"/>
    <w:rsid w:val="00144F4D"/>
    <w:rsid w:val="001476FB"/>
    <w:rsid w:val="00153126"/>
    <w:rsid w:val="001721F9"/>
    <w:rsid w:val="001736A9"/>
    <w:rsid w:val="00190BFE"/>
    <w:rsid w:val="001948E0"/>
    <w:rsid w:val="00196A39"/>
    <w:rsid w:val="00197331"/>
    <w:rsid w:val="001A5458"/>
    <w:rsid w:val="001A6629"/>
    <w:rsid w:val="001B01BD"/>
    <w:rsid w:val="001B525A"/>
    <w:rsid w:val="001B52C0"/>
    <w:rsid w:val="001B5612"/>
    <w:rsid w:val="001B5CBE"/>
    <w:rsid w:val="001C0BA7"/>
    <w:rsid w:val="001E2400"/>
    <w:rsid w:val="001E642F"/>
    <w:rsid w:val="00205242"/>
    <w:rsid w:val="0020747B"/>
    <w:rsid w:val="00207C34"/>
    <w:rsid w:val="0021169C"/>
    <w:rsid w:val="00213EC9"/>
    <w:rsid w:val="00247AAA"/>
    <w:rsid w:val="00254F44"/>
    <w:rsid w:val="00265F6C"/>
    <w:rsid w:val="002674FA"/>
    <w:rsid w:val="00271DEE"/>
    <w:rsid w:val="00275429"/>
    <w:rsid w:val="002B459F"/>
    <w:rsid w:val="002B5708"/>
    <w:rsid w:val="002C0D61"/>
    <w:rsid w:val="002C24AE"/>
    <w:rsid w:val="002C26CB"/>
    <w:rsid w:val="002D2FCA"/>
    <w:rsid w:val="002E3A3F"/>
    <w:rsid w:val="002F3E94"/>
    <w:rsid w:val="00301AC8"/>
    <w:rsid w:val="003129F1"/>
    <w:rsid w:val="0031383E"/>
    <w:rsid w:val="003351EC"/>
    <w:rsid w:val="00350BC9"/>
    <w:rsid w:val="0035272E"/>
    <w:rsid w:val="00352DB0"/>
    <w:rsid w:val="00354CB3"/>
    <w:rsid w:val="00354EEB"/>
    <w:rsid w:val="00355D49"/>
    <w:rsid w:val="003655AF"/>
    <w:rsid w:val="00376492"/>
    <w:rsid w:val="00382D8A"/>
    <w:rsid w:val="00395812"/>
    <w:rsid w:val="00396FC6"/>
    <w:rsid w:val="003A3E46"/>
    <w:rsid w:val="003A6E86"/>
    <w:rsid w:val="003B6CA1"/>
    <w:rsid w:val="003C4B37"/>
    <w:rsid w:val="003C6ADD"/>
    <w:rsid w:val="003D1864"/>
    <w:rsid w:val="003D2CC6"/>
    <w:rsid w:val="003E0CFE"/>
    <w:rsid w:val="003E4336"/>
    <w:rsid w:val="003F46B7"/>
    <w:rsid w:val="003F5753"/>
    <w:rsid w:val="004126A2"/>
    <w:rsid w:val="004165E0"/>
    <w:rsid w:val="004178BF"/>
    <w:rsid w:val="00423679"/>
    <w:rsid w:val="00426657"/>
    <w:rsid w:val="00436273"/>
    <w:rsid w:val="004457B5"/>
    <w:rsid w:val="00445B09"/>
    <w:rsid w:val="00471254"/>
    <w:rsid w:val="00471D86"/>
    <w:rsid w:val="00476049"/>
    <w:rsid w:val="00476916"/>
    <w:rsid w:val="00482775"/>
    <w:rsid w:val="00487AC3"/>
    <w:rsid w:val="00495349"/>
    <w:rsid w:val="0049543D"/>
    <w:rsid w:val="00496888"/>
    <w:rsid w:val="004974D9"/>
    <w:rsid w:val="004A5B1E"/>
    <w:rsid w:val="004A6C44"/>
    <w:rsid w:val="004B5641"/>
    <w:rsid w:val="004B5AAC"/>
    <w:rsid w:val="004C49F6"/>
    <w:rsid w:val="004C5D1E"/>
    <w:rsid w:val="004C6C61"/>
    <w:rsid w:val="004C7572"/>
    <w:rsid w:val="004D3EE5"/>
    <w:rsid w:val="004E0D9D"/>
    <w:rsid w:val="004E2315"/>
    <w:rsid w:val="00506512"/>
    <w:rsid w:val="00507395"/>
    <w:rsid w:val="00507671"/>
    <w:rsid w:val="00513E03"/>
    <w:rsid w:val="005175CF"/>
    <w:rsid w:val="005177A5"/>
    <w:rsid w:val="00526339"/>
    <w:rsid w:val="00526CA1"/>
    <w:rsid w:val="005352C3"/>
    <w:rsid w:val="00540C0E"/>
    <w:rsid w:val="005423F2"/>
    <w:rsid w:val="00555292"/>
    <w:rsid w:val="00556FEE"/>
    <w:rsid w:val="00567B77"/>
    <w:rsid w:val="00573B3C"/>
    <w:rsid w:val="00575F19"/>
    <w:rsid w:val="0057700E"/>
    <w:rsid w:val="00583DF8"/>
    <w:rsid w:val="00584B13"/>
    <w:rsid w:val="0059143B"/>
    <w:rsid w:val="005A1BE6"/>
    <w:rsid w:val="005C1F17"/>
    <w:rsid w:val="005C7022"/>
    <w:rsid w:val="005D14EF"/>
    <w:rsid w:val="005E4CCB"/>
    <w:rsid w:val="005E6CBD"/>
    <w:rsid w:val="005F4EA5"/>
    <w:rsid w:val="006070E8"/>
    <w:rsid w:val="00615453"/>
    <w:rsid w:val="00615CA9"/>
    <w:rsid w:val="00630DC7"/>
    <w:rsid w:val="00633697"/>
    <w:rsid w:val="00633698"/>
    <w:rsid w:val="00635EBF"/>
    <w:rsid w:val="0064445E"/>
    <w:rsid w:val="0064524E"/>
    <w:rsid w:val="00673F3A"/>
    <w:rsid w:val="00680572"/>
    <w:rsid w:val="0068329C"/>
    <w:rsid w:val="00683B15"/>
    <w:rsid w:val="00687F7C"/>
    <w:rsid w:val="00690BDF"/>
    <w:rsid w:val="0069227A"/>
    <w:rsid w:val="006931D3"/>
    <w:rsid w:val="006A3BF1"/>
    <w:rsid w:val="006A786A"/>
    <w:rsid w:val="006B438E"/>
    <w:rsid w:val="006B59AB"/>
    <w:rsid w:val="006C16B3"/>
    <w:rsid w:val="006C710C"/>
    <w:rsid w:val="006D1B95"/>
    <w:rsid w:val="006D610E"/>
    <w:rsid w:val="006D6BF9"/>
    <w:rsid w:val="006F3329"/>
    <w:rsid w:val="00703766"/>
    <w:rsid w:val="00717E4C"/>
    <w:rsid w:val="007249C1"/>
    <w:rsid w:val="00732A4C"/>
    <w:rsid w:val="00747CC7"/>
    <w:rsid w:val="007556CC"/>
    <w:rsid w:val="00766DE1"/>
    <w:rsid w:val="00792E5F"/>
    <w:rsid w:val="00793409"/>
    <w:rsid w:val="007949AA"/>
    <w:rsid w:val="00794EBF"/>
    <w:rsid w:val="007A092A"/>
    <w:rsid w:val="007A0BDE"/>
    <w:rsid w:val="007A3480"/>
    <w:rsid w:val="007A37CD"/>
    <w:rsid w:val="007C6AB0"/>
    <w:rsid w:val="007C6C66"/>
    <w:rsid w:val="007D1B62"/>
    <w:rsid w:val="007D72D8"/>
    <w:rsid w:val="007E7F8C"/>
    <w:rsid w:val="007F11EB"/>
    <w:rsid w:val="007F2330"/>
    <w:rsid w:val="0080404D"/>
    <w:rsid w:val="0081469C"/>
    <w:rsid w:val="00827127"/>
    <w:rsid w:val="008304D0"/>
    <w:rsid w:val="0083778A"/>
    <w:rsid w:val="008431C7"/>
    <w:rsid w:val="00847258"/>
    <w:rsid w:val="00852DE1"/>
    <w:rsid w:val="0085531C"/>
    <w:rsid w:val="00861E52"/>
    <w:rsid w:val="008621E5"/>
    <w:rsid w:val="00862772"/>
    <w:rsid w:val="008657B6"/>
    <w:rsid w:val="00870A90"/>
    <w:rsid w:val="00876FEF"/>
    <w:rsid w:val="008A6914"/>
    <w:rsid w:val="008B3554"/>
    <w:rsid w:val="008B6C22"/>
    <w:rsid w:val="008C4AB0"/>
    <w:rsid w:val="008C66BE"/>
    <w:rsid w:val="008E57CB"/>
    <w:rsid w:val="008E7ACA"/>
    <w:rsid w:val="00904CEC"/>
    <w:rsid w:val="009158BA"/>
    <w:rsid w:val="00920BDF"/>
    <w:rsid w:val="00933A52"/>
    <w:rsid w:val="00934291"/>
    <w:rsid w:val="0094595D"/>
    <w:rsid w:val="00952009"/>
    <w:rsid w:val="009646E4"/>
    <w:rsid w:val="009666C3"/>
    <w:rsid w:val="00974703"/>
    <w:rsid w:val="009938B1"/>
    <w:rsid w:val="009961F9"/>
    <w:rsid w:val="00996E9A"/>
    <w:rsid w:val="009A1A84"/>
    <w:rsid w:val="009A4B2E"/>
    <w:rsid w:val="009C17EA"/>
    <w:rsid w:val="009C32D4"/>
    <w:rsid w:val="009D253D"/>
    <w:rsid w:val="009D6D2D"/>
    <w:rsid w:val="009E55B8"/>
    <w:rsid w:val="009E56B8"/>
    <w:rsid w:val="009F46BE"/>
    <w:rsid w:val="009F4DE2"/>
    <w:rsid w:val="009F74ED"/>
    <w:rsid w:val="00A02593"/>
    <w:rsid w:val="00A07C6A"/>
    <w:rsid w:val="00A1587F"/>
    <w:rsid w:val="00A21707"/>
    <w:rsid w:val="00A2692B"/>
    <w:rsid w:val="00A32A9B"/>
    <w:rsid w:val="00A33001"/>
    <w:rsid w:val="00A44AC9"/>
    <w:rsid w:val="00A52F1E"/>
    <w:rsid w:val="00A54850"/>
    <w:rsid w:val="00A55CE2"/>
    <w:rsid w:val="00A60374"/>
    <w:rsid w:val="00A60AED"/>
    <w:rsid w:val="00A62164"/>
    <w:rsid w:val="00A67170"/>
    <w:rsid w:val="00A7230C"/>
    <w:rsid w:val="00A7660E"/>
    <w:rsid w:val="00A83A8E"/>
    <w:rsid w:val="00A92A27"/>
    <w:rsid w:val="00A9494A"/>
    <w:rsid w:val="00AA0019"/>
    <w:rsid w:val="00AC53CD"/>
    <w:rsid w:val="00AC5485"/>
    <w:rsid w:val="00AE51C5"/>
    <w:rsid w:val="00AE5D18"/>
    <w:rsid w:val="00AF6E10"/>
    <w:rsid w:val="00B04ADC"/>
    <w:rsid w:val="00B063C8"/>
    <w:rsid w:val="00B15863"/>
    <w:rsid w:val="00B363B5"/>
    <w:rsid w:val="00B41972"/>
    <w:rsid w:val="00B4510F"/>
    <w:rsid w:val="00B563C8"/>
    <w:rsid w:val="00B56DD3"/>
    <w:rsid w:val="00B65BD4"/>
    <w:rsid w:val="00B91596"/>
    <w:rsid w:val="00B92A8C"/>
    <w:rsid w:val="00BD1498"/>
    <w:rsid w:val="00BD6A88"/>
    <w:rsid w:val="00BE6DA8"/>
    <w:rsid w:val="00C013FF"/>
    <w:rsid w:val="00C04AC9"/>
    <w:rsid w:val="00C15EC2"/>
    <w:rsid w:val="00C1752C"/>
    <w:rsid w:val="00C242B0"/>
    <w:rsid w:val="00C40AED"/>
    <w:rsid w:val="00C41C8C"/>
    <w:rsid w:val="00C465DD"/>
    <w:rsid w:val="00C55893"/>
    <w:rsid w:val="00C56854"/>
    <w:rsid w:val="00C74909"/>
    <w:rsid w:val="00C81828"/>
    <w:rsid w:val="00C92399"/>
    <w:rsid w:val="00C927A1"/>
    <w:rsid w:val="00C942E2"/>
    <w:rsid w:val="00CB03F4"/>
    <w:rsid w:val="00CB3559"/>
    <w:rsid w:val="00CB3A0D"/>
    <w:rsid w:val="00CC43A1"/>
    <w:rsid w:val="00CC5293"/>
    <w:rsid w:val="00CC738D"/>
    <w:rsid w:val="00CD2F4B"/>
    <w:rsid w:val="00CD70BE"/>
    <w:rsid w:val="00CF1AB6"/>
    <w:rsid w:val="00CF3500"/>
    <w:rsid w:val="00CF51A5"/>
    <w:rsid w:val="00CF71FD"/>
    <w:rsid w:val="00D102EF"/>
    <w:rsid w:val="00D13247"/>
    <w:rsid w:val="00D20DA9"/>
    <w:rsid w:val="00D33CA7"/>
    <w:rsid w:val="00D3437E"/>
    <w:rsid w:val="00D400A7"/>
    <w:rsid w:val="00D400CE"/>
    <w:rsid w:val="00D42DF7"/>
    <w:rsid w:val="00D4447C"/>
    <w:rsid w:val="00D52AA9"/>
    <w:rsid w:val="00D53547"/>
    <w:rsid w:val="00D8003F"/>
    <w:rsid w:val="00D8676F"/>
    <w:rsid w:val="00D957AD"/>
    <w:rsid w:val="00DC2DBD"/>
    <w:rsid w:val="00DC35D5"/>
    <w:rsid w:val="00DC5CB1"/>
    <w:rsid w:val="00DD01FC"/>
    <w:rsid w:val="00DD15F9"/>
    <w:rsid w:val="00DD3807"/>
    <w:rsid w:val="00DF121F"/>
    <w:rsid w:val="00DF22F2"/>
    <w:rsid w:val="00DF695F"/>
    <w:rsid w:val="00DF7E49"/>
    <w:rsid w:val="00E02A58"/>
    <w:rsid w:val="00E02B0B"/>
    <w:rsid w:val="00E11F26"/>
    <w:rsid w:val="00E13E14"/>
    <w:rsid w:val="00E1473C"/>
    <w:rsid w:val="00E162A3"/>
    <w:rsid w:val="00E16FB1"/>
    <w:rsid w:val="00E214D4"/>
    <w:rsid w:val="00E269B9"/>
    <w:rsid w:val="00E44C8E"/>
    <w:rsid w:val="00E47591"/>
    <w:rsid w:val="00E47EDB"/>
    <w:rsid w:val="00E558C9"/>
    <w:rsid w:val="00E676F9"/>
    <w:rsid w:val="00E7008F"/>
    <w:rsid w:val="00E749AE"/>
    <w:rsid w:val="00E83010"/>
    <w:rsid w:val="00EA290C"/>
    <w:rsid w:val="00EA43AB"/>
    <w:rsid w:val="00EB227D"/>
    <w:rsid w:val="00EB39CE"/>
    <w:rsid w:val="00EB5239"/>
    <w:rsid w:val="00EE4413"/>
    <w:rsid w:val="00EE725B"/>
    <w:rsid w:val="00EF704F"/>
    <w:rsid w:val="00F030A5"/>
    <w:rsid w:val="00F07D81"/>
    <w:rsid w:val="00F14DB2"/>
    <w:rsid w:val="00F15E7E"/>
    <w:rsid w:val="00F15ED7"/>
    <w:rsid w:val="00F42C0E"/>
    <w:rsid w:val="00F4506F"/>
    <w:rsid w:val="00F5395A"/>
    <w:rsid w:val="00F56D29"/>
    <w:rsid w:val="00F65135"/>
    <w:rsid w:val="00F71767"/>
    <w:rsid w:val="00F73A0C"/>
    <w:rsid w:val="00F7732D"/>
    <w:rsid w:val="00F83D0F"/>
    <w:rsid w:val="00F85A4E"/>
    <w:rsid w:val="00F8621E"/>
    <w:rsid w:val="00F91837"/>
    <w:rsid w:val="00FA5C40"/>
    <w:rsid w:val="00FB1663"/>
    <w:rsid w:val="00FD0A0D"/>
    <w:rsid w:val="00FD2E2D"/>
    <w:rsid w:val="00FD55B5"/>
    <w:rsid w:val="00FE4A37"/>
    <w:rsid w:val="00FE6E9D"/>
    <w:rsid w:val="00FF2ABB"/>
    <w:rsid w:val="00FF2E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6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in Tex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82775"/>
    <w:rPr>
      <w:sz w:val="24"/>
      <w:szCs w:val="24"/>
    </w:rPr>
  </w:style>
  <w:style w:type="paragraph" w:styleId="Ttulo1">
    <w:name w:val="heading 1"/>
    <w:basedOn w:val="Normal"/>
    <w:next w:val="Normal"/>
    <w:qFormat/>
    <w:rsid w:val="00D20DA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qFormat/>
    <w:rsid w:val="00D20DA9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qFormat/>
    <w:rsid w:val="00076D11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7C6AB0"/>
    <w:pPr>
      <w:keepNext/>
      <w:spacing w:before="240" w:after="240" w:line="360" w:lineRule="auto"/>
      <w:ind w:left="851" w:hanging="567"/>
      <w:jc w:val="both"/>
      <w:outlineLvl w:val="3"/>
    </w:pPr>
    <w:rPr>
      <w:b/>
      <w:snapToGrid w:val="0"/>
      <w:color w:val="000000"/>
      <w:szCs w:val="20"/>
    </w:rPr>
  </w:style>
  <w:style w:type="paragraph" w:styleId="Ttulo5">
    <w:name w:val="heading 5"/>
    <w:basedOn w:val="Normal"/>
    <w:next w:val="Normal"/>
    <w:qFormat/>
    <w:rsid w:val="007C6AB0"/>
    <w:pPr>
      <w:keepNext/>
      <w:tabs>
        <w:tab w:val="num" w:pos="1008"/>
      </w:tabs>
      <w:spacing w:before="240" w:after="240" w:line="360" w:lineRule="auto"/>
      <w:ind w:left="851" w:hanging="567"/>
      <w:jc w:val="both"/>
      <w:outlineLvl w:val="4"/>
    </w:pPr>
    <w:rPr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nfase">
    <w:name w:val="Emphasis"/>
    <w:basedOn w:val="Fontepargpadro"/>
    <w:qFormat/>
    <w:rsid w:val="0049543D"/>
    <w:rPr>
      <w:i/>
      <w:iCs/>
    </w:rPr>
  </w:style>
  <w:style w:type="paragraph" w:styleId="NormalWeb">
    <w:name w:val="Normal (Web)"/>
    <w:basedOn w:val="Normal"/>
    <w:rsid w:val="0064524E"/>
    <w:pPr>
      <w:spacing w:before="100" w:beforeAutospacing="1" w:after="100" w:afterAutospacing="1"/>
    </w:pPr>
    <w:rPr>
      <w:color w:val="000000"/>
    </w:rPr>
  </w:style>
  <w:style w:type="paragraph" w:customStyle="1" w:styleId="Klebber">
    <w:name w:val="Klebber"/>
    <w:basedOn w:val="Normal"/>
    <w:rsid w:val="00C56854"/>
    <w:pPr>
      <w:tabs>
        <w:tab w:val="left" w:pos="851"/>
      </w:tabs>
      <w:spacing w:before="120" w:after="120" w:line="360" w:lineRule="auto"/>
      <w:ind w:firstLine="709"/>
      <w:jc w:val="both"/>
    </w:pPr>
    <w:rPr>
      <w:szCs w:val="20"/>
    </w:rPr>
  </w:style>
  <w:style w:type="paragraph" w:styleId="Cabealho">
    <w:name w:val="header"/>
    <w:basedOn w:val="Normal"/>
    <w:rsid w:val="006D1B95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D1B95"/>
    <w:pPr>
      <w:tabs>
        <w:tab w:val="center" w:pos="4419"/>
        <w:tab w:val="right" w:pos="8838"/>
      </w:tabs>
    </w:pPr>
  </w:style>
  <w:style w:type="paragraph" w:styleId="Recuodecorpodetexto">
    <w:name w:val="Body Text Indent"/>
    <w:basedOn w:val="Normal"/>
    <w:rsid w:val="00D20DA9"/>
    <w:pPr>
      <w:ind w:firstLine="1418"/>
      <w:jc w:val="both"/>
    </w:pPr>
    <w:rPr>
      <w:szCs w:val="20"/>
    </w:rPr>
  </w:style>
  <w:style w:type="character" w:styleId="Nmerodepgina">
    <w:name w:val="page number"/>
    <w:basedOn w:val="Fontepargpadro"/>
    <w:rsid w:val="00D20DA9"/>
  </w:style>
  <w:style w:type="paragraph" w:styleId="Corpodetexto2">
    <w:name w:val="Body Text 2"/>
    <w:basedOn w:val="Normal"/>
    <w:rsid w:val="00D20DA9"/>
    <w:pPr>
      <w:spacing w:before="120" w:after="120" w:line="360" w:lineRule="auto"/>
      <w:jc w:val="both"/>
    </w:pPr>
    <w:rPr>
      <w:szCs w:val="20"/>
      <w:lang w:val="de-DE"/>
    </w:rPr>
  </w:style>
  <w:style w:type="paragraph" w:styleId="Ttulo">
    <w:name w:val="Title"/>
    <w:basedOn w:val="Normal"/>
    <w:link w:val="TtuloChar"/>
    <w:qFormat/>
    <w:rsid w:val="00F83D0F"/>
    <w:pPr>
      <w:jc w:val="center"/>
    </w:pPr>
    <w:rPr>
      <w:smallCaps/>
      <w:shadow/>
      <w:sz w:val="28"/>
    </w:rPr>
  </w:style>
  <w:style w:type="paragraph" w:customStyle="1" w:styleId="Item">
    <w:name w:val="Item"/>
    <w:basedOn w:val="Normal"/>
    <w:rsid w:val="00F83D0F"/>
    <w:pPr>
      <w:numPr>
        <w:numId w:val="19"/>
      </w:numPr>
      <w:spacing w:before="120" w:after="120" w:line="360" w:lineRule="auto"/>
      <w:jc w:val="both"/>
    </w:pPr>
    <w:rPr>
      <w:b/>
    </w:rPr>
  </w:style>
  <w:style w:type="paragraph" w:customStyle="1" w:styleId="Pargrafo">
    <w:name w:val="Parágrafo"/>
    <w:basedOn w:val="Item"/>
    <w:rsid w:val="00F83D0F"/>
    <w:pPr>
      <w:numPr>
        <w:numId w:val="0"/>
      </w:numPr>
      <w:ind w:firstLine="709"/>
    </w:pPr>
    <w:rPr>
      <w:b w:val="0"/>
    </w:rPr>
  </w:style>
  <w:style w:type="paragraph" w:customStyle="1" w:styleId="GleichungP">
    <w:name w:val="Gleichung P"/>
    <w:basedOn w:val="Normal"/>
    <w:rsid w:val="008B6C22"/>
    <w:pPr>
      <w:keepNext/>
      <w:tabs>
        <w:tab w:val="left" w:pos="567"/>
        <w:tab w:val="right" w:pos="9072"/>
      </w:tabs>
      <w:spacing w:before="240" w:line="360" w:lineRule="atLeast"/>
      <w:jc w:val="both"/>
    </w:pPr>
    <w:rPr>
      <w:szCs w:val="20"/>
    </w:rPr>
  </w:style>
  <w:style w:type="paragraph" w:styleId="Corpodetexto3">
    <w:name w:val="Body Text 3"/>
    <w:basedOn w:val="Normal"/>
    <w:rsid w:val="00354EEB"/>
    <w:rPr>
      <w:b/>
      <w:szCs w:val="20"/>
    </w:rPr>
  </w:style>
  <w:style w:type="paragraph" w:styleId="Textodebalo">
    <w:name w:val="Balloon Text"/>
    <w:basedOn w:val="Normal"/>
    <w:link w:val="TextodebaloChar"/>
    <w:rsid w:val="00847258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rsid w:val="00847258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D42DF7"/>
    <w:pPr>
      <w:ind w:left="720"/>
      <w:contextualSpacing/>
    </w:pPr>
  </w:style>
  <w:style w:type="paragraph" w:styleId="TextosemFormatao">
    <w:name w:val="Plain Text"/>
    <w:basedOn w:val="Normal"/>
    <w:link w:val="TextosemFormataoChar"/>
    <w:uiPriority w:val="99"/>
    <w:unhideWhenUsed/>
    <w:rsid w:val="00555292"/>
    <w:rPr>
      <w:rFonts w:ascii="Consolas" w:eastAsia="Calibri" w:hAnsi="Consolas"/>
      <w:sz w:val="21"/>
      <w:szCs w:val="21"/>
    </w:rPr>
  </w:style>
  <w:style w:type="character" w:customStyle="1" w:styleId="TextosemFormataoChar">
    <w:name w:val="Texto sem Formatação Char"/>
    <w:basedOn w:val="Fontepargpadro"/>
    <w:link w:val="TextosemFormatao"/>
    <w:uiPriority w:val="99"/>
    <w:rsid w:val="00555292"/>
    <w:rPr>
      <w:rFonts w:ascii="Consolas" w:eastAsia="Calibri" w:hAnsi="Consolas"/>
      <w:sz w:val="21"/>
      <w:szCs w:val="21"/>
    </w:rPr>
  </w:style>
  <w:style w:type="character" w:customStyle="1" w:styleId="TtuloChar">
    <w:name w:val="Título Char"/>
    <w:link w:val="Ttulo"/>
    <w:rsid w:val="00555292"/>
    <w:rPr>
      <w:smallCaps/>
      <w:shadow/>
      <w:sz w:val="28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594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79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90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82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2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169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092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834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416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52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653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961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49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990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22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870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21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962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510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732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60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90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008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469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601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566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49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105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48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9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3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6.jpeg"/><Relationship Id="rId2" Type="http://schemas.openxmlformats.org/officeDocument/2006/relationships/image" Target="media/image15.png"/><Relationship Id="rId1" Type="http://schemas.openxmlformats.org/officeDocument/2006/relationships/image" Target="media/image1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15.png"/><Relationship Id="rId2" Type="http://schemas.openxmlformats.org/officeDocument/2006/relationships/image" Target="media/image15.png"/><Relationship Id="rId1" Type="http://schemas.openxmlformats.org/officeDocument/2006/relationships/image" Target="media/image14.jpeg"/><Relationship Id="rId4" Type="http://schemas.openxmlformats.org/officeDocument/2006/relationships/image" Target="media/image16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Pendrive\Laudo%20Avalia&#231;&#227;o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Laudo Avaliação</Template>
  <TotalTime>1</TotalTime>
  <Pages>7</Pages>
  <Words>55</Words>
  <Characters>357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</vt:lpstr>
    </vt:vector>
  </TitlesOfParts>
  <Company>LGEORH;ATECEL</Company>
  <LinksUpToDate>false</LinksUpToDate>
  <CharactersWithSpaces>411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PC</dc:creator>
  <cp:lastModifiedBy>Cagepa</cp:lastModifiedBy>
  <cp:revision>2</cp:revision>
  <cp:lastPrinted>2013-02-20T14:17:00Z</cp:lastPrinted>
  <dcterms:created xsi:type="dcterms:W3CDTF">2014-12-26T13:01:00Z</dcterms:created>
  <dcterms:modified xsi:type="dcterms:W3CDTF">2014-12-26T13:01:00Z</dcterms:modified>
</cp:coreProperties>
</file>